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59822" w14:textId="67567EF2" w:rsidR="00BA00AB" w:rsidRDefault="00B765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Piers WARBURTON</w:t>
      </w:r>
      <w:r>
        <w:rPr>
          <w:rFonts w:cs="Times New Roman"/>
          <w:szCs w:val="24"/>
        </w:rPr>
        <w:t xml:space="preserve">     (fl.1436)</w:t>
      </w:r>
    </w:p>
    <w:p w14:paraId="4746A8E3" w14:textId="77777777" w:rsidR="00B76525" w:rsidRDefault="00B76525" w:rsidP="009139A6">
      <w:pPr>
        <w:pStyle w:val="NoSpacing"/>
        <w:rPr>
          <w:rFonts w:cs="Times New Roman"/>
          <w:szCs w:val="24"/>
        </w:rPr>
      </w:pPr>
    </w:p>
    <w:p w14:paraId="693608C3" w14:textId="77777777" w:rsidR="00B76525" w:rsidRDefault="00B76525" w:rsidP="009139A6">
      <w:pPr>
        <w:pStyle w:val="NoSpacing"/>
        <w:rPr>
          <w:rFonts w:cs="Times New Roman"/>
          <w:szCs w:val="24"/>
        </w:rPr>
      </w:pPr>
    </w:p>
    <w:p w14:paraId="350CF639" w14:textId="42C139FC" w:rsidR="00B76525" w:rsidRDefault="00B765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(1436) Elizabeth(q.v.), daughter of Sir John Mainwaring(d.ca.1483)(q.v.).  (E.D.B. pp.334-5)</w:t>
      </w:r>
    </w:p>
    <w:p w14:paraId="1755549D" w14:textId="77777777" w:rsidR="00B76525" w:rsidRDefault="00B76525" w:rsidP="009139A6">
      <w:pPr>
        <w:pStyle w:val="NoSpacing"/>
        <w:rPr>
          <w:rFonts w:cs="Times New Roman"/>
          <w:szCs w:val="24"/>
        </w:rPr>
      </w:pPr>
    </w:p>
    <w:p w14:paraId="578BFADE" w14:textId="77777777" w:rsidR="00B76525" w:rsidRDefault="00B76525" w:rsidP="009139A6">
      <w:pPr>
        <w:pStyle w:val="NoSpacing"/>
        <w:rPr>
          <w:rFonts w:cs="Times New Roman"/>
          <w:szCs w:val="24"/>
        </w:rPr>
      </w:pPr>
    </w:p>
    <w:p w14:paraId="7214EBCE" w14:textId="191201D3" w:rsidR="00B76525" w:rsidRPr="00B76525" w:rsidRDefault="00B765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October 2023</w:t>
      </w:r>
    </w:p>
    <w:sectPr w:rsidR="00B76525" w:rsidRPr="00B765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4C000" w14:textId="77777777" w:rsidR="00B76525" w:rsidRDefault="00B76525" w:rsidP="009139A6">
      <w:r>
        <w:separator/>
      </w:r>
    </w:p>
  </w:endnote>
  <w:endnote w:type="continuationSeparator" w:id="0">
    <w:p w14:paraId="6BBBD5AA" w14:textId="77777777" w:rsidR="00B76525" w:rsidRDefault="00B765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AF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827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5D6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A1A01" w14:textId="77777777" w:rsidR="00B76525" w:rsidRDefault="00B76525" w:rsidP="009139A6">
      <w:r>
        <w:separator/>
      </w:r>
    </w:p>
  </w:footnote>
  <w:footnote w:type="continuationSeparator" w:id="0">
    <w:p w14:paraId="12CB81F7" w14:textId="77777777" w:rsidR="00B76525" w:rsidRDefault="00B765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2A0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BC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1CD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2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6525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ACAFE"/>
  <w15:chartTrackingRefBased/>
  <w15:docId w15:val="{25643217-954A-4CEA-A5BB-4E33FEFB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2023-10-11T21:10:00Z</dcterms:created>
  <dcterms:modified xsi:type="dcterms:W3CDTF">2023-10-11T21:12:00Z</dcterms:modified>
</cp:coreProperties>
</file>